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4F59" w14:textId="77777777" w:rsidR="00FA3061" w:rsidRDefault="00FA3061" w:rsidP="00BB5C4F">
      <w:r>
        <w:separator/>
      </w:r>
    </w:p>
  </w:endnote>
  <w:endnote w:type="continuationSeparator" w:id="0">
    <w:p w14:paraId="13D27A2D" w14:textId="77777777" w:rsidR="00FA3061" w:rsidRDefault="00FA3061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A048" w14:textId="77777777" w:rsidR="00E61D70" w:rsidRDefault="00E6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6089" w14:textId="77777777" w:rsidR="00FA3061" w:rsidRDefault="00FA3061" w:rsidP="00BB5C4F">
      <w:r>
        <w:separator/>
      </w:r>
    </w:p>
  </w:footnote>
  <w:footnote w:type="continuationSeparator" w:id="0">
    <w:p w14:paraId="2123467F" w14:textId="77777777" w:rsidR="00FA3061" w:rsidRDefault="00FA3061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60E0" w14:textId="77777777" w:rsidR="00E61D70" w:rsidRDefault="00E61D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2A54" w14:textId="77777777" w:rsidR="00E61D70" w:rsidRDefault="00E6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3EEA" w14:textId="77777777" w:rsidR="00B70141" w:rsidRPr="002E3AB4" w:rsidRDefault="00B70141" w:rsidP="00B7014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OŠ JANKA GLAZERJA RUŠE</w:t>
    </w:r>
  </w:p>
  <w:p w14:paraId="150E452B" w14:textId="77777777" w:rsidR="00B70141" w:rsidRPr="002E3AB4" w:rsidRDefault="00B70141" w:rsidP="00B7014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2E3AB4">
      <w:rPr>
        <w:rFonts w:asciiTheme="minorHAnsi" w:hAnsiTheme="minorHAnsi" w:cstheme="minorHAnsi"/>
        <w:color w:val="006A8E"/>
        <w:sz w:val="24"/>
      </w:rPr>
      <w:t>Lesjakova ulica 4</w:t>
    </w:r>
  </w:p>
  <w:p w14:paraId="303AAB15" w14:textId="5F8031E7" w:rsidR="006E2399" w:rsidRPr="00094740" w:rsidRDefault="00B70141" w:rsidP="00B70141">
    <w:pPr>
      <w:pStyle w:val="Header"/>
      <w:jc w:val="center"/>
    </w:pPr>
    <w:r w:rsidRPr="002E3AB4">
      <w:rPr>
        <w:rFonts w:asciiTheme="minorHAnsi" w:hAnsiTheme="minorHAnsi" w:cstheme="minorHAnsi"/>
        <w:color w:val="006A8E"/>
        <w:sz w:val="24"/>
      </w:rPr>
      <w:t>2342 Ruše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141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A3061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2026-01-20T19:11:00Z</dcterms:modified>
  <cp:contentStatus/>
</cp:coreProperties>
</file>